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77871" w14:textId="77777777" w:rsidR="00A85D69" w:rsidRPr="008E00B7" w:rsidRDefault="00A85D69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 w:rsidRPr="008E00B7">
        <w:rPr>
          <w:rFonts w:ascii="ＭＳ 明朝" w:hAnsi="ＭＳ 明朝" w:hint="eastAsia"/>
          <w:sz w:val="22"/>
          <w:szCs w:val="22"/>
        </w:rPr>
        <w:t>様式</w:t>
      </w:r>
      <w:r w:rsidR="00C56FFB">
        <w:rPr>
          <w:rFonts w:ascii="ＭＳ 明朝" w:hAnsi="ＭＳ 明朝" w:hint="eastAsia"/>
          <w:sz w:val="22"/>
          <w:szCs w:val="22"/>
        </w:rPr>
        <w:t>４</w:t>
      </w:r>
    </w:p>
    <w:p w14:paraId="47647472" w14:textId="77777777" w:rsidR="00A85D69" w:rsidRPr="002B5C0C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2B5C0C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73D41ABE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B12E95B" w14:textId="77777777" w:rsidR="00A85D69" w:rsidRPr="002B5C0C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 xml:space="preserve">　　年　　月　　日　</w:t>
      </w:r>
    </w:p>
    <w:p w14:paraId="0F8F0521" w14:textId="099066BB" w:rsidR="00A85D69" w:rsidRPr="002B5C0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 xml:space="preserve">滋賀県知事　</w:t>
      </w:r>
      <w:r w:rsidR="002B5C0C">
        <w:rPr>
          <w:rFonts w:ascii="ＭＳ 明朝" w:hAnsi="ＭＳ 明朝" w:hint="eastAsia"/>
          <w:sz w:val="24"/>
        </w:rPr>
        <w:t>○○○○</w:t>
      </w:r>
      <w:r w:rsidRPr="002B5C0C">
        <w:rPr>
          <w:rFonts w:ascii="ＭＳ 明朝" w:hAnsi="ＭＳ 明朝" w:hint="eastAsia"/>
          <w:sz w:val="24"/>
        </w:rPr>
        <w:t xml:space="preserve">　様</w:t>
      </w:r>
    </w:p>
    <w:p w14:paraId="7CC477E2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18382273" w14:textId="77777777" w:rsidR="00A85D69" w:rsidRPr="002B5C0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（所　 在 　地）</w:t>
      </w:r>
    </w:p>
    <w:p w14:paraId="3C8E474E" w14:textId="77777777" w:rsidR="00A85D69" w:rsidRPr="002B5C0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（</w:t>
      </w:r>
      <w:r w:rsidR="00281AB2" w:rsidRPr="002B5C0C">
        <w:rPr>
          <w:rFonts w:ascii="ＭＳ 明朝" w:hAnsi="ＭＳ 明朝" w:hint="eastAsia"/>
          <w:sz w:val="24"/>
        </w:rPr>
        <w:t>名　　　　称</w:t>
      </w:r>
      <w:r w:rsidRPr="002B5C0C">
        <w:rPr>
          <w:rFonts w:ascii="ＭＳ 明朝" w:hAnsi="ＭＳ 明朝" w:hint="eastAsia"/>
          <w:sz w:val="24"/>
        </w:rPr>
        <w:t>）</w:t>
      </w:r>
    </w:p>
    <w:p w14:paraId="395257A6" w14:textId="77777777" w:rsidR="00A85D69" w:rsidRPr="002B5C0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（代表者職氏名）</w:t>
      </w:r>
    </w:p>
    <w:p w14:paraId="26F94CC1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45024C99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 xml:space="preserve">　 </w:t>
      </w:r>
      <w:r w:rsidR="00551F1C" w:rsidRPr="002B5C0C">
        <w:rPr>
          <w:rFonts w:ascii="ＭＳ 明朝" w:hAnsi="ＭＳ 明朝" w:hint="eastAsia"/>
          <w:sz w:val="24"/>
        </w:rPr>
        <w:t xml:space="preserve">　　</w:t>
      </w:r>
      <w:r w:rsidRPr="002B5C0C">
        <w:rPr>
          <w:rFonts w:ascii="ＭＳ 明朝" w:hAnsi="ＭＳ 明朝" w:hint="eastAsia"/>
          <w:sz w:val="24"/>
        </w:rPr>
        <w:t xml:space="preserve"> 年  月  日に締結した業務委託契約書第</w:t>
      </w:r>
      <w:r w:rsidR="00EE323C" w:rsidRPr="002B5C0C">
        <w:rPr>
          <w:rFonts w:ascii="ＭＳ 明朝" w:hAnsi="ＭＳ 明朝" w:hint="eastAsia"/>
          <w:sz w:val="24"/>
        </w:rPr>
        <w:t>９</w:t>
      </w:r>
      <w:r w:rsidRPr="002B5C0C">
        <w:rPr>
          <w:rFonts w:ascii="ＭＳ 明朝" w:hAnsi="ＭＳ 明朝" w:hint="eastAsia"/>
          <w:sz w:val="24"/>
        </w:rPr>
        <w:t>条</w:t>
      </w:r>
      <w:r w:rsidR="00281AB2" w:rsidRPr="002B5C0C">
        <w:rPr>
          <w:rFonts w:ascii="ＭＳ 明朝" w:hAnsi="ＭＳ 明朝" w:hint="eastAsia"/>
          <w:sz w:val="24"/>
        </w:rPr>
        <w:t>第</w:t>
      </w:r>
      <w:r w:rsidR="00353D18" w:rsidRPr="002B5C0C">
        <w:rPr>
          <w:rFonts w:ascii="ＭＳ 明朝" w:hAnsi="ＭＳ 明朝" w:hint="eastAsia"/>
          <w:sz w:val="24"/>
        </w:rPr>
        <w:t>３</w:t>
      </w:r>
      <w:r w:rsidR="00281AB2" w:rsidRPr="002B5C0C">
        <w:rPr>
          <w:rFonts w:ascii="ＭＳ 明朝" w:hAnsi="ＭＳ 明朝" w:hint="eastAsia"/>
          <w:sz w:val="24"/>
        </w:rPr>
        <w:t>項</w:t>
      </w:r>
      <w:r w:rsidRPr="002B5C0C">
        <w:rPr>
          <w:rFonts w:ascii="ＭＳ 明朝" w:hAnsi="ＭＳ 明朝" w:hint="eastAsia"/>
          <w:sz w:val="24"/>
        </w:rPr>
        <w:t>の規定により、下記の就職支援業務を終了しましたので報告します。</w:t>
      </w:r>
    </w:p>
    <w:p w14:paraId="0441642D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5BACB69D" w14:textId="77777777" w:rsidR="00A85D69" w:rsidRPr="002B5C0C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記</w:t>
      </w:r>
    </w:p>
    <w:p w14:paraId="0BE67B95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41FAEBD" w14:textId="77777777" w:rsidR="00A85D69" w:rsidRPr="002B5C0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１．委託訓練科名　　　　　　　　：　　　　　　　　科</w:t>
      </w:r>
    </w:p>
    <w:p w14:paraId="6E7F578F" w14:textId="77777777" w:rsidR="00A85D69" w:rsidRPr="002B5C0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BB374A" w:rsidRPr="002B5C0C">
        <w:rPr>
          <w:rFonts w:ascii="ＭＳ 明朝" w:hAnsi="ＭＳ 明朝" w:hint="eastAsia"/>
          <w:sz w:val="24"/>
        </w:rPr>
        <w:t>か月</w:t>
      </w:r>
      <w:r w:rsidRPr="002B5C0C">
        <w:rPr>
          <w:rFonts w:ascii="ＭＳ 明朝" w:hAnsi="ＭＳ 明朝" w:hint="eastAsia"/>
          <w:sz w:val="24"/>
        </w:rPr>
        <w:t xml:space="preserve">（ </w:t>
      </w:r>
      <w:r w:rsidR="00551F1C" w:rsidRPr="002B5C0C">
        <w:rPr>
          <w:rFonts w:ascii="ＭＳ 明朝" w:hAnsi="ＭＳ 明朝" w:hint="eastAsia"/>
          <w:sz w:val="24"/>
        </w:rPr>
        <w:t xml:space="preserve">　　</w:t>
      </w:r>
      <w:r w:rsidRPr="002B5C0C">
        <w:rPr>
          <w:rFonts w:ascii="ＭＳ 明朝" w:hAnsi="ＭＳ 明朝" w:hint="eastAsia"/>
          <w:sz w:val="24"/>
        </w:rPr>
        <w:t xml:space="preserve"> 年  月  日～ </w:t>
      </w:r>
      <w:r w:rsidR="00551F1C" w:rsidRPr="002B5C0C">
        <w:rPr>
          <w:rFonts w:ascii="ＭＳ 明朝" w:hAnsi="ＭＳ 明朝" w:hint="eastAsia"/>
          <w:sz w:val="24"/>
        </w:rPr>
        <w:t xml:space="preserve">　　</w:t>
      </w:r>
      <w:r w:rsidRPr="002B5C0C">
        <w:rPr>
          <w:rFonts w:ascii="ＭＳ 明朝" w:hAnsi="ＭＳ 明朝" w:hint="eastAsia"/>
          <w:sz w:val="24"/>
        </w:rPr>
        <w:t xml:space="preserve"> 年  月  日）</w:t>
      </w:r>
    </w:p>
    <w:p w14:paraId="264EED0E" w14:textId="77777777" w:rsidR="00A85D69" w:rsidRPr="002B5C0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 xml:space="preserve">３．就職支援業務終了報告対象期間：  </w:t>
      </w:r>
      <w:r w:rsidR="00551F1C" w:rsidRPr="002B5C0C">
        <w:rPr>
          <w:rFonts w:ascii="ＭＳ 明朝" w:hAnsi="ＭＳ 明朝" w:hint="eastAsia"/>
          <w:sz w:val="24"/>
        </w:rPr>
        <w:t xml:space="preserve">　　</w:t>
      </w:r>
      <w:r w:rsidRPr="002B5C0C">
        <w:rPr>
          <w:rFonts w:ascii="ＭＳ 明朝" w:hAnsi="ＭＳ 明朝" w:hint="eastAsia"/>
          <w:sz w:val="24"/>
        </w:rPr>
        <w:t xml:space="preserve">年  月  日　～　</w:t>
      </w:r>
      <w:r w:rsidR="00551F1C" w:rsidRPr="002B5C0C">
        <w:rPr>
          <w:rFonts w:ascii="ＭＳ 明朝" w:hAnsi="ＭＳ 明朝" w:hint="eastAsia"/>
          <w:sz w:val="24"/>
        </w:rPr>
        <w:t xml:space="preserve">　　</w:t>
      </w:r>
      <w:r w:rsidRPr="002B5C0C">
        <w:rPr>
          <w:rFonts w:ascii="ＭＳ 明朝" w:hAnsi="ＭＳ 明朝" w:hint="eastAsia"/>
          <w:sz w:val="24"/>
        </w:rPr>
        <w:t xml:space="preserve">  年  月  日</w:t>
      </w:r>
    </w:p>
    <w:p w14:paraId="3CE8FF56" w14:textId="77777777" w:rsidR="004612C5" w:rsidRPr="002B5C0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４．訓練開始時の訓練受講者数　　：　　　人</w:t>
      </w:r>
      <w:r w:rsidR="00FD6F45" w:rsidRPr="002B5C0C">
        <w:rPr>
          <w:rFonts w:ascii="ＭＳ 明朝" w:hAnsi="ＭＳ 明朝" w:hint="eastAsia"/>
          <w:sz w:val="18"/>
          <w:szCs w:val="18"/>
        </w:rPr>
        <w:t>(    人)</w:t>
      </w:r>
    </w:p>
    <w:p w14:paraId="51986A7F" w14:textId="77777777" w:rsidR="00A85D69" w:rsidRPr="002B5C0C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５</w:t>
      </w:r>
      <w:r w:rsidR="00A85D69" w:rsidRPr="002B5C0C">
        <w:rPr>
          <w:rFonts w:ascii="ＭＳ 明朝" w:hAnsi="ＭＳ 明朝" w:hint="eastAsia"/>
          <w:sz w:val="24"/>
        </w:rPr>
        <w:t>．中途退校者等の状況</w:t>
      </w:r>
    </w:p>
    <w:tbl>
      <w:tblPr>
        <w:tblW w:w="9391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67"/>
        <w:gridCol w:w="1254"/>
        <w:gridCol w:w="1254"/>
        <w:gridCol w:w="1254"/>
        <w:gridCol w:w="1254"/>
        <w:gridCol w:w="1254"/>
        <w:gridCol w:w="1254"/>
      </w:tblGrid>
      <w:tr w:rsidR="002B5C0C" w:rsidRPr="002B5C0C" w14:paraId="03475004" w14:textId="77777777" w:rsidTr="00C40BA5">
        <w:trPr>
          <w:cantSplit/>
          <w:trHeight w:hRule="exact" w:val="836"/>
        </w:trPr>
        <w:tc>
          <w:tcPr>
            <w:tcW w:w="1857" w:type="dxa"/>
            <w:vMerge w:val="restart"/>
            <w:vAlign w:val="center"/>
          </w:tcPr>
          <w:p w14:paraId="5F3A6553" w14:textId="77777777" w:rsidR="00A85D69" w:rsidRPr="002B5C0C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1247" w:type="dxa"/>
            <w:gridSpan w:val="3"/>
            <w:tcBorders>
              <w:bottom w:val="nil"/>
            </w:tcBorders>
            <w:vAlign w:val="center"/>
          </w:tcPr>
          <w:p w14:paraId="5E4DFD2A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24"/>
              </w:rPr>
              <w:t>第</w:t>
            </w:r>
            <w:r w:rsidR="00EE323C" w:rsidRPr="002B5C0C">
              <w:rPr>
                <w:rFonts w:ascii="ＭＳ 明朝" w:hAnsi="ＭＳ 明朝" w:hint="eastAsia"/>
                <w:sz w:val="24"/>
              </w:rPr>
              <w:t>８</w:t>
            </w:r>
            <w:r w:rsidRPr="002B5C0C">
              <w:rPr>
                <w:rFonts w:ascii="ＭＳ 明朝" w:hAnsi="ＭＳ 明朝" w:hint="eastAsia"/>
                <w:sz w:val="24"/>
              </w:rPr>
              <w:t>条第</w:t>
            </w:r>
            <w:r w:rsidR="00353D18" w:rsidRPr="002B5C0C">
              <w:rPr>
                <w:rFonts w:ascii="ＭＳ 明朝" w:hAnsi="ＭＳ 明朝" w:hint="eastAsia"/>
                <w:sz w:val="24"/>
              </w:rPr>
              <w:t>２</w:t>
            </w:r>
            <w:r w:rsidRPr="002B5C0C">
              <w:rPr>
                <w:rFonts w:ascii="ＭＳ 明朝" w:hAnsi="ＭＳ 明朝" w:hint="eastAsia"/>
                <w:sz w:val="24"/>
              </w:rPr>
              <w:t>項第</w:t>
            </w:r>
            <w:r w:rsidR="00353D18" w:rsidRPr="002B5C0C">
              <w:rPr>
                <w:rFonts w:ascii="ＭＳ 明朝" w:hAnsi="ＭＳ 明朝" w:hint="eastAsia"/>
                <w:sz w:val="24"/>
              </w:rPr>
              <w:t>１</w:t>
            </w:r>
            <w:r w:rsidRPr="002B5C0C">
              <w:rPr>
                <w:rFonts w:ascii="ＭＳ 明朝" w:hAnsi="ＭＳ 明朝" w:hint="eastAsia"/>
                <w:sz w:val="24"/>
              </w:rPr>
              <w:t>号該当者</w:t>
            </w:r>
          </w:p>
          <w:p w14:paraId="70F61031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B5C0C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2AD82322" w14:textId="77777777" w:rsidR="00A85D69" w:rsidRPr="002B5C0C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2B5C0C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1247" w:type="dxa"/>
            <w:gridSpan w:val="3"/>
            <w:tcBorders>
              <w:bottom w:val="nil"/>
            </w:tcBorders>
            <w:vAlign w:val="center"/>
          </w:tcPr>
          <w:p w14:paraId="40C8A897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24"/>
              </w:rPr>
              <w:t>第</w:t>
            </w:r>
            <w:r w:rsidR="00EE323C" w:rsidRPr="002B5C0C">
              <w:rPr>
                <w:rFonts w:ascii="ＭＳ 明朝" w:hAnsi="ＭＳ 明朝" w:hint="eastAsia"/>
                <w:sz w:val="24"/>
              </w:rPr>
              <w:t>８</w:t>
            </w:r>
            <w:r w:rsidRPr="002B5C0C">
              <w:rPr>
                <w:rFonts w:ascii="ＭＳ 明朝" w:hAnsi="ＭＳ 明朝" w:hint="eastAsia"/>
                <w:sz w:val="24"/>
              </w:rPr>
              <w:t>条第</w:t>
            </w:r>
            <w:r w:rsidR="00353D18" w:rsidRPr="002B5C0C">
              <w:rPr>
                <w:rFonts w:ascii="ＭＳ 明朝" w:hAnsi="ＭＳ 明朝" w:hint="eastAsia"/>
                <w:sz w:val="24"/>
              </w:rPr>
              <w:t>２</w:t>
            </w:r>
            <w:r w:rsidRPr="002B5C0C">
              <w:rPr>
                <w:rFonts w:ascii="ＭＳ 明朝" w:hAnsi="ＭＳ 明朝" w:hint="eastAsia"/>
                <w:sz w:val="24"/>
              </w:rPr>
              <w:t>項第</w:t>
            </w:r>
            <w:r w:rsidR="00353D18" w:rsidRPr="002B5C0C">
              <w:rPr>
                <w:rFonts w:ascii="ＭＳ 明朝" w:hAnsi="ＭＳ 明朝" w:hint="eastAsia"/>
                <w:sz w:val="24"/>
              </w:rPr>
              <w:t>２</w:t>
            </w:r>
            <w:r w:rsidRPr="002B5C0C">
              <w:rPr>
                <w:rFonts w:ascii="ＭＳ 明朝" w:hAnsi="ＭＳ 明朝" w:hint="eastAsia"/>
                <w:sz w:val="24"/>
              </w:rPr>
              <w:t>号該当者</w:t>
            </w:r>
          </w:p>
          <w:p w14:paraId="6CF88F81" w14:textId="77777777" w:rsidR="00A85D69" w:rsidRPr="002B5C0C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2B5C0C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16A64239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2B5C0C" w:rsidRPr="002B5C0C" w14:paraId="64A131B6" w14:textId="77777777" w:rsidTr="00C40BA5">
        <w:trPr>
          <w:cantSplit/>
          <w:trHeight w:hRule="exact" w:val="533"/>
        </w:trPr>
        <w:tc>
          <w:tcPr>
            <w:tcW w:w="1857" w:type="dxa"/>
            <w:vMerge/>
            <w:vAlign w:val="center"/>
          </w:tcPr>
          <w:p w14:paraId="61D54B9E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Merge w:val="restart"/>
            <w:tcBorders>
              <w:top w:val="nil"/>
            </w:tcBorders>
            <w:vAlign w:val="center"/>
          </w:tcPr>
          <w:p w14:paraId="4EC2E602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gridSpan w:val="2"/>
            <w:tcBorders>
              <w:bottom w:val="nil"/>
            </w:tcBorders>
            <w:vAlign w:val="center"/>
          </w:tcPr>
          <w:p w14:paraId="25FEC401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B5C0C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39B215B5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B5C0C"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D71FD3" w:rsidRPr="002B5C0C">
              <w:rPr>
                <w:rFonts w:ascii="ＭＳ 明朝" w:hAnsi="ＭＳ 明朝" w:hint="eastAsia"/>
                <w:sz w:val="20"/>
                <w:szCs w:val="20"/>
              </w:rPr>
              <w:t>校</w:t>
            </w:r>
            <w:r w:rsidRPr="002B5C0C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247" w:type="dxa"/>
            <w:vMerge w:val="restart"/>
            <w:tcBorders>
              <w:top w:val="nil"/>
            </w:tcBorders>
            <w:vAlign w:val="center"/>
          </w:tcPr>
          <w:p w14:paraId="7FF79532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gridSpan w:val="2"/>
            <w:tcBorders>
              <w:bottom w:val="nil"/>
            </w:tcBorders>
            <w:vAlign w:val="center"/>
          </w:tcPr>
          <w:p w14:paraId="58239433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B5C0C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67F95E3D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D71FD3" w:rsidRPr="002B5C0C">
              <w:rPr>
                <w:rFonts w:ascii="ＭＳ 明朝" w:hAnsi="ＭＳ 明朝" w:hint="eastAsia"/>
                <w:sz w:val="20"/>
                <w:szCs w:val="20"/>
              </w:rPr>
              <w:t>校</w:t>
            </w:r>
            <w:r w:rsidRPr="002B5C0C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2B5C0C" w:rsidRPr="002B5C0C" w14:paraId="1566D45C" w14:textId="77777777" w:rsidTr="00C40BA5">
        <w:trPr>
          <w:cantSplit/>
          <w:trHeight w:hRule="exact" w:val="699"/>
        </w:trPr>
        <w:tc>
          <w:tcPr>
            <w:tcW w:w="1857" w:type="dxa"/>
            <w:vMerge/>
            <w:vAlign w:val="center"/>
          </w:tcPr>
          <w:p w14:paraId="16FCEE02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004382DF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tcBorders>
              <w:top w:val="nil"/>
            </w:tcBorders>
            <w:vAlign w:val="center"/>
          </w:tcPr>
          <w:p w14:paraId="390044B5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5A58A739" w14:textId="77777777" w:rsidR="00A85D69" w:rsidRPr="002B5C0C" w:rsidRDefault="00A85D69" w:rsidP="00353D18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353D18" w:rsidRPr="002B5C0C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2B5C0C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353D18" w:rsidRPr="002B5C0C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2B5C0C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16142B46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tcBorders>
              <w:top w:val="nil"/>
            </w:tcBorders>
            <w:vAlign w:val="center"/>
          </w:tcPr>
          <w:p w14:paraId="1ECCCFAF" w14:textId="77777777" w:rsidR="00A85D69" w:rsidRPr="002B5C0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32482958" w14:textId="77777777" w:rsidR="00A85D69" w:rsidRPr="002B5C0C" w:rsidRDefault="00A85D69" w:rsidP="00353D18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353D18" w:rsidRPr="002B5C0C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2B5C0C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353D18" w:rsidRPr="002B5C0C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2B5C0C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2B5C0C" w:rsidRPr="002B5C0C" w14:paraId="423BE415" w14:textId="77777777" w:rsidTr="00C40BA5">
        <w:trPr>
          <w:cantSplit/>
          <w:trHeight w:val="151"/>
        </w:trPr>
        <w:tc>
          <w:tcPr>
            <w:tcW w:w="1857" w:type="dxa"/>
            <w:vAlign w:val="center"/>
          </w:tcPr>
          <w:p w14:paraId="24ED9A86" w14:textId="77777777" w:rsidR="000D4411" w:rsidRPr="002B5C0C" w:rsidRDefault="000D4411" w:rsidP="000D4411">
            <w:pPr>
              <w:adjustRightInd w:val="0"/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B5C0C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 w:rsidRPr="002B5C0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2B5C0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4A4DDCFF" w14:textId="77777777" w:rsidR="00A85D69" w:rsidRPr="002B5C0C" w:rsidRDefault="000D4411" w:rsidP="00A86F4E">
            <w:pPr>
              <w:adjustRightInd w:val="0"/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 w:rsidRPr="002B5C0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2B5C0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247" w:type="dxa"/>
            <w:vAlign w:val="center"/>
          </w:tcPr>
          <w:p w14:paraId="28240611" w14:textId="77777777" w:rsidR="00A85D69" w:rsidRPr="002B5C0C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B5C0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2B5C0C">
              <w:rPr>
                <w:rFonts w:ascii="ＭＳ 明朝" w:hAnsi="ＭＳ 明朝" w:hint="eastAsia"/>
                <w:sz w:val="16"/>
                <w:szCs w:val="16"/>
              </w:rPr>
              <w:t>（　）</w:t>
            </w:r>
          </w:p>
        </w:tc>
        <w:tc>
          <w:tcPr>
            <w:tcW w:w="1247" w:type="dxa"/>
            <w:vAlign w:val="center"/>
          </w:tcPr>
          <w:p w14:paraId="09099571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4FB6CCAB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24"/>
              </w:rPr>
              <w:t xml:space="preserve">　　</w:t>
            </w:r>
            <w:r w:rsidRPr="002B5C0C">
              <w:rPr>
                <w:rFonts w:ascii="ＭＳ 明朝" w:hAnsi="ＭＳ 明朝" w:hint="eastAsia"/>
                <w:sz w:val="16"/>
                <w:szCs w:val="16"/>
              </w:rPr>
              <w:t>（　）</w:t>
            </w:r>
          </w:p>
        </w:tc>
        <w:tc>
          <w:tcPr>
            <w:tcW w:w="1247" w:type="dxa"/>
            <w:vAlign w:val="center"/>
          </w:tcPr>
          <w:p w14:paraId="32D693F0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6CF63387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　（　）</w:t>
            </w:r>
          </w:p>
        </w:tc>
        <w:tc>
          <w:tcPr>
            <w:tcW w:w="1247" w:type="dxa"/>
            <w:vAlign w:val="center"/>
          </w:tcPr>
          <w:p w14:paraId="3C23BDFA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2B5C0C" w:rsidRPr="002B5C0C" w14:paraId="6B0162A5" w14:textId="77777777" w:rsidTr="00C40BA5">
        <w:trPr>
          <w:cantSplit/>
          <w:trHeight w:val="165"/>
        </w:trPr>
        <w:tc>
          <w:tcPr>
            <w:tcW w:w="1857" w:type="dxa"/>
            <w:vAlign w:val="center"/>
          </w:tcPr>
          <w:p w14:paraId="0EA9BF51" w14:textId="77777777" w:rsidR="000D4411" w:rsidRPr="002B5C0C" w:rsidRDefault="000D4411" w:rsidP="00551F1C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B5C0C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211D370E" w14:textId="77777777" w:rsidR="00A85D69" w:rsidRPr="002B5C0C" w:rsidRDefault="000D4411" w:rsidP="00A86F4E">
            <w:pPr>
              <w:adjustRightInd w:val="0"/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 w:rsidRPr="002B5C0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2B5C0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247" w:type="dxa"/>
            <w:vAlign w:val="center"/>
          </w:tcPr>
          <w:p w14:paraId="78D5E980" w14:textId="77777777" w:rsidR="00A85D69" w:rsidRPr="002B5C0C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416BD666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610CED7B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47FF6D23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2D0AAF4F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0DF42A24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2B5C0C" w:rsidRPr="002B5C0C" w14:paraId="5EFF7933" w14:textId="77777777" w:rsidTr="00C40BA5">
        <w:trPr>
          <w:cantSplit/>
          <w:trHeight w:val="75"/>
        </w:trPr>
        <w:tc>
          <w:tcPr>
            <w:tcW w:w="1857" w:type="dxa"/>
            <w:vAlign w:val="center"/>
          </w:tcPr>
          <w:p w14:paraId="2F323D4B" w14:textId="77777777" w:rsidR="000D4411" w:rsidRPr="002B5C0C" w:rsidRDefault="000D4411" w:rsidP="000D4411">
            <w:pPr>
              <w:adjustRightInd w:val="0"/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2B5C0C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 w:rsidRPr="002B5C0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2B5C0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356628B5" w14:textId="77777777" w:rsidR="00A85D69" w:rsidRPr="002B5C0C" w:rsidRDefault="000D4411" w:rsidP="00551F1C">
            <w:pPr>
              <w:adjustRightInd w:val="0"/>
              <w:snapToGrid w:val="0"/>
              <w:ind w:firstLineChars="200" w:firstLine="360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1247" w:type="dxa"/>
            <w:vAlign w:val="center"/>
          </w:tcPr>
          <w:p w14:paraId="2B348604" w14:textId="77777777" w:rsidR="00A85D69" w:rsidRPr="002B5C0C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19060E43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185DECC5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6650FF88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4C67E690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4904FA34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A85D69" w:rsidRPr="002B5C0C" w14:paraId="4F828E99" w14:textId="77777777" w:rsidTr="00353D18">
        <w:trPr>
          <w:cantSplit/>
          <w:trHeight w:val="435"/>
        </w:trPr>
        <w:tc>
          <w:tcPr>
            <w:tcW w:w="1857" w:type="dxa"/>
            <w:vAlign w:val="center"/>
          </w:tcPr>
          <w:p w14:paraId="09D99157" w14:textId="77777777" w:rsidR="000D4411" w:rsidRPr="002B5C0C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247" w:type="dxa"/>
            <w:vAlign w:val="center"/>
          </w:tcPr>
          <w:p w14:paraId="7AA97B16" w14:textId="77777777" w:rsidR="00A85D69" w:rsidRPr="002B5C0C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52E3FBF1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0F453D9F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6E59B3E8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0257BF80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7B5A3A7C" w14:textId="77777777" w:rsidR="00A85D69" w:rsidRPr="002B5C0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2B5C0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</w:tbl>
    <w:p w14:paraId="5EA5758C" w14:textId="77777777" w:rsidR="00FD6F45" w:rsidRPr="002B5C0C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  <w:u w:val="single"/>
        </w:rPr>
      </w:pPr>
    </w:p>
    <w:p w14:paraId="0C9B6044" w14:textId="77777777" w:rsidR="00A85D69" w:rsidRPr="002B5C0C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６</w:t>
      </w:r>
      <w:r w:rsidR="00A85D69" w:rsidRPr="002B5C0C">
        <w:rPr>
          <w:rFonts w:ascii="ＭＳ 明朝" w:hAnsi="ＭＳ 明朝" w:hint="eastAsia"/>
          <w:sz w:val="24"/>
        </w:rPr>
        <w:t>．職業訓練を修了した訓練受講者の状況</w:t>
      </w:r>
    </w:p>
    <w:p w14:paraId="3FC8D377" w14:textId="77777777" w:rsidR="00A85D69" w:rsidRPr="002B5C0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（１）職業訓練を修了した訓練受講者の人数　　　　　　　　　　：　　人</w:t>
      </w:r>
      <w:r w:rsidR="004612C5" w:rsidRPr="002B5C0C">
        <w:rPr>
          <w:rFonts w:ascii="ＭＳ 明朝" w:hAnsi="ＭＳ 明朝" w:hint="eastAsia"/>
          <w:sz w:val="24"/>
        </w:rPr>
        <w:t xml:space="preserve"> </w:t>
      </w:r>
      <w:r w:rsidR="004612C5" w:rsidRPr="002B5C0C">
        <w:rPr>
          <w:rFonts w:ascii="ＭＳ 明朝" w:hAnsi="ＭＳ 明朝" w:hint="eastAsia"/>
          <w:sz w:val="18"/>
          <w:szCs w:val="18"/>
        </w:rPr>
        <w:t>(</w:t>
      </w:r>
      <w:r w:rsidR="004612C5" w:rsidRPr="002B5C0C">
        <w:rPr>
          <w:rFonts w:ascii="ＭＳ 明朝" w:hAnsi="ＭＳ 明朝" w:hint="eastAsia"/>
          <w:sz w:val="18"/>
        </w:rPr>
        <w:t xml:space="preserve">　人）</w:t>
      </w:r>
    </w:p>
    <w:p w14:paraId="16655001" w14:textId="77777777" w:rsidR="004612C5" w:rsidRPr="002B5C0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（</w:t>
      </w:r>
      <w:r w:rsidR="004612C5" w:rsidRPr="002B5C0C">
        <w:rPr>
          <w:rFonts w:ascii="ＭＳ 明朝" w:hAnsi="ＭＳ 明朝" w:hint="eastAsia"/>
          <w:sz w:val="24"/>
        </w:rPr>
        <w:t xml:space="preserve">２）上記（１）のうち就職した者の人数　　　　　　　　　　　 ：　 </w:t>
      </w:r>
      <w:r w:rsidRPr="002B5C0C">
        <w:rPr>
          <w:rFonts w:ascii="ＭＳ 明朝" w:hAnsi="ＭＳ 明朝" w:hint="eastAsia"/>
          <w:sz w:val="24"/>
        </w:rPr>
        <w:t>人</w:t>
      </w:r>
      <w:r w:rsidR="004612C5" w:rsidRPr="002B5C0C">
        <w:rPr>
          <w:rFonts w:ascii="ＭＳ 明朝" w:hAnsi="ＭＳ 明朝" w:hint="eastAsia"/>
          <w:sz w:val="24"/>
        </w:rPr>
        <w:t xml:space="preserve"> </w:t>
      </w:r>
      <w:r w:rsidR="004612C5" w:rsidRPr="002B5C0C">
        <w:rPr>
          <w:rFonts w:ascii="ＭＳ 明朝" w:hAnsi="ＭＳ 明朝" w:hint="eastAsia"/>
          <w:sz w:val="18"/>
        </w:rPr>
        <w:t>(  人)</w:t>
      </w:r>
    </w:p>
    <w:p w14:paraId="47BAECB0" w14:textId="77777777" w:rsidR="004612C5" w:rsidRPr="002B5C0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>（３）上記（２）のうち第</w:t>
      </w:r>
      <w:r w:rsidR="00EE323C" w:rsidRPr="002B5C0C">
        <w:rPr>
          <w:rFonts w:ascii="ＭＳ 明朝" w:hAnsi="ＭＳ 明朝" w:hint="eastAsia"/>
          <w:sz w:val="24"/>
        </w:rPr>
        <w:t>９</w:t>
      </w:r>
      <w:r w:rsidRPr="002B5C0C">
        <w:rPr>
          <w:rFonts w:ascii="ＭＳ 明朝" w:hAnsi="ＭＳ 明朝" w:hint="eastAsia"/>
          <w:sz w:val="24"/>
        </w:rPr>
        <w:t>条第1項のただし書きに該当する人数：　　人</w:t>
      </w:r>
      <w:r w:rsidR="004612C5" w:rsidRPr="002B5C0C">
        <w:rPr>
          <w:rFonts w:ascii="ＭＳ 明朝" w:hAnsi="ＭＳ 明朝" w:hint="eastAsia"/>
          <w:sz w:val="24"/>
        </w:rPr>
        <w:t xml:space="preserve"> </w:t>
      </w:r>
      <w:r w:rsidR="004612C5" w:rsidRPr="002B5C0C">
        <w:rPr>
          <w:rFonts w:ascii="ＭＳ 明朝" w:hAnsi="ＭＳ 明朝" w:hint="eastAsia"/>
          <w:sz w:val="18"/>
        </w:rPr>
        <w:t>(  人)</w:t>
      </w:r>
      <w:r w:rsidR="004612C5" w:rsidRPr="002B5C0C">
        <w:rPr>
          <w:rFonts w:ascii="ＭＳ 明朝" w:hAnsi="ＭＳ 明朝" w:hint="eastAsia"/>
          <w:sz w:val="18"/>
          <w:u w:color="7030A0"/>
        </w:rPr>
        <w:t xml:space="preserve"> </w:t>
      </w:r>
    </w:p>
    <w:p w14:paraId="6916E9DC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 xml:space="preserve">　</w:t>
      </w:r>
      <w:r w:rsidR="00873195" w:rsidRPr="002B5C0C">
        <w:rPr>
          <w:rFonts w:ascii="ＭＳ 明朝" w:hAnsi="ＭＳ 明朝" w:hint="eastAsia"/>
          <w:sz w:val="24"/>
        </w:rPr>
        <w:t>７</w:t>
      </w:r>
      <w:r w:rsidRPr="002B5C0C">
        <w:rPr>
          <w:rFonts w:ascii="ＭＳ 明朝" w:hAnsi="ＭＳ 明朝" w:hint="eastAsia"/>
          <w:sz w:val="24"/>
        </w:rPr>
        <w:t>．就職率</w:t>
      </w:r>
    </w:p>
    <w:p w14:paraId="2F169987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110CAC82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2B5C0C">
        <w:rPr>
          <w:rFonts w:ascii="ＭＳ 明朝" w:hAnsi="ＭＳ 明朝" w:hint="eastAsia"/>
          <w:sz w:val="24"/>
        </w:rPr>
        <w:t xml:space="preserve">　　（２）就職支援経費就職率</w:t>
      </w:r>
      <w:r w:rsidR="004612C5" w:rsidRPr="002B5C0C">
        <w:rPr>
          <w:rFonts w:ascii="ＭＳ 明朝" w:hAnsi="ＭＳ 明朝" w:hint="eastAsia"/>
          <w:sz w:val="24"/>
        </w:rPr>
        <w:t xml:space="preserve">            </w:t>
      </w:r>
      <w:r w:rsidRPr="002B5C0C"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2E42B040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4F70437E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2B5C0C">
        <w:rPr>
          <w:rFonts w:ascii="ＭＳ 明朝" w:hAnsi="ＭＳ 明朝" w:hint="eastAsia"/>
          <w:sz w:val="22"/>
          <w:szCs w:val="22"/>
        </w:rPr>
        <w:t>（注）</w:t>
      </w:r>
    </w:p>
    <w:p w14:paraId="20DA141D" w14:textId="77777777" w:rsidR="00A85D69" w:rsidRPr="002B5C0C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2B5C0C">
        <w:rPr>
          <w:rFonts w:ascii="ＭＳ 明朝" w:hAnsi="ＭＳ 明朝" w:hint="eastAsia"/>
          <w:sz w:val="22"/>
          <w:szCs w:val="22"/>
        </w:rPr>
        <w:t xml:space="preserve">　</w:t>
      </w:r>
      <w:r w:rsidR="00A91774" w:rsidRPr="002B5C0C">
        <w:rPr>
          <w:rFonts w:ascii="ＭＳ 明朝" w:hAnsi="ＭＳ 明朝" w:hint="eastAsia"/>
          <w:sz w:val="22"/>
          <w:szCs w:val="22"/>
        </w:rPr>
        <w:t>①</w:t>
      </w:r>
      <w:r w:rsidRPr="002B5C0C">
        <w:rPr>
          <w:rFonts w:ascii="ＭＳ 明朝" w:hAnsi="ＭＳ 明朝" w:hint="eastAsia"/>
          <w:sz w:val="22"/>
          <w:szCs w:val="22"/>
        </w:rPr>
        <w:t>.　　　　　　　　　　　　　　　　　就職者数</w:t>
      </w:r>
    </w:p>
    <w:p w14:paraId="6942601E" w14:textId="77777777" w:rsidR="00A85D69" w:rsidRPr="002B5C0C" w:rsidRDefault="004D1364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 w:rsidRPr="002B5C0C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BBE51E" wp14:editId="38519CD8">
                <wp:simplePos x="0" y="0"/>
                <wp:positionH relativeFrom="column">
                  <wp:posOffset>1570990</wp:posOffset>
                </wp:positionH>
                <wp:positionV relativeFrom="paragraph">
                  <wp:posOffset>36830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925D5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7pt,2.9pt" to="357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KO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FUzZP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"/>
            </w:pict>
          </mc:Fallback>
        </mc:AlternateContent>
      </w:r>
      <w:r w:rsidR="00A85D69" w:rsidRPr="002B5C0C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2B5C0C">
        <w:rPr>
          <w:rFonts w:ascii="ＭＳ 明朝" w:hAnsi="ＭＳ 明朝"/>
          <w:sz w:val="22"/>
          <w:szCs w:val="22"/>
        </w:rPr>
        <w:tab/>
      </w:r>
      <w:r w:rsidR="00A85D69" w:rsidRPr="002B5C0C">
        <w:rPr>
          <w:rFonts w:ascii="ＭＳ 明朝" w:hAnsi="ＭＳ 明朝" w:hint="eastAsia"/>
          <w:sz w:val="22"/>
          <w:szCs w:val="22"/>
        </w:rPr>
        <w:t>×　100</w:t>
      </w:r>
    </w:p>
    <w:p w14:paraId="326E58F5" w14:textId="77777777" w:rsidR="00A85D69" w:rsidRPr="002B5C0C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2B5C0C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4E5784B9" w14:textId="77777777" w:rsidR="00A85D69" w:rsidRPr="002B5C0C" w:rsidRDefault="00A91774" w:rsidP="00A91774">
      <w:pPr>
        <w:adjustRightInd w:val="0"/>
        <w:snapToGrid w:val="0"/>
        <w:ind w:leftChars="-1" w:left="-2" w:firstLineChars="95" w:firstLine="209"/>
        <w:rPr>
          <w:rFonts w:ascii="ＭＳ 明朝" w:hAnsi="ＭＳ 明朝"/>
          <w:sz w:val="22"/>
          <w:szCs w:val="22"/>
        </w:rPr>
      </w:pPr>
      <w:r w:rsidRPr="002B5C0C">
        <w:rPr>
          <w:rFonts w:ascii="ＭＳ 明朝" w:hAnsi="ＭＳ 明朝" w:hint="eastAsia"/>
          <w:sz w:val="22"/>
          <w:szCs w:val="22"/>
        </w:rPr>
        <w:t>②.</w:t>
      </w:r>
      <w:r w:rsidR="00A85D69" w:rsidRPr="002B5C0C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0E8B7F42" w14:textId="77777777" w:rsidR="00FD6F45" w:rsidRPr="002B5C0C" w:rsidRDefault="00A91774" w:rsidP="00A91774">
      <w:pPr>
        <w:adjustRightInd w:val="0"/>
        <w:snapToGrid w:val="0"/>
        <w:ind w:leftChars="-1" w:left="-2" w:firstLineChars="89" w:firstLine="196"/>
        <w:rPr>
          <w:rFonts w:ascii="ＭＳ 明朝" w:hAnsi="ＭＳ 明朝"/>
          <w:sz w:val="22"/>
          <w:szCs w:val="22"/>
        </w:rPr>
      </w:pPr>
      <w:r w:rsidRPr="002B5C0C">
        <w:rPr>
          <w:rFonts w:ascii="ＭＳ 明朝" w:hAnsi="ＭＳ 明朝" w:hint="eastAsia"/>
          <w:sz w:val="22"/>
          <w:szCs w:val="22"/>
        </w:rPr>
        <w:t>③.</w:t>
      </w:r>
      <w:r w:rsidR="003427CA" w:rsidRPr="002B5C0C">
        <w:rPr>
          <w:rFonts w:ascii="ＭＳ 明朝" w:hAnsi="ＭＳ 明朝" w:hint="eastAsia"/>
          <w:sz w:val="22"/>
          <w:szCs w:val="22"/>
        </w:rPr>
        <w:t>4</w:t>
      </w:r>
      <w:r w:rsidR="00031823" w:rsidRPr="002B5C0C">
        <w:rPr>
          <w:rFonts w:ascii="ＭＳ 明朝" w:hAnsi="ＭＳ 明朝" w:hint="eastAsia"/>
          <w:sz w:val="22"/>
          <w:szCs w:val="22"/>
        </w:rPr>
        <w:t>･</w:t>
      </w:r>
      <w:r w:rsidR="00680766" w:rsidRPr="002B5C0C">
        <w:rPr>
          <w:rFonts w:ascii="ＭＳ 明朝" w:hAnsi="ＭＳ 明朝" w:hint="eastAsia"/>
          <w:sz w:val="22"/>
          <w:szCs w:val="22"/>
        </w:rPr>
        <w:t>5および6の</w:t>
      </w:r>
      <w:r w:rsidR="00FD6F45" w:rsidRPr="002B5C0C">
        <w:rPr>
          <w:rFonts w:ascii="ＭＳ 明朝" w:hAnsi="ＭＳ 明朝" w:hint="eastAsia"/>
          <w:sz w:val="22"/>
          <w:szCs w:val="22"/>
        </w:rPr>
        <w:t>（　）内は母子家庭の母等訓練コース（優先型）該当者を記入のこと（内数）</w:t>
      </w:r>
    </w:p>
    <w:p w14:paraId="189DB67C" w14:textId="77777777" w:rsidR="00681197" w:rsidRPr="002B5C0C" w:rsidRDefault="00681197" w:rsidP="00681197">
      <w:pPr>
        <w:adjustRightInd w:val="0"/>
        <w:snapToGrid w:val="0"/>
        <w:ind w:left="225"/>
        <w:rPr>
          <w:rFonts w:ascii="ＭＳ 明朝" w:hAnsi="ＭＳ 明朝"/>
          <w:sz w:val="22"/>
          <w:szCs w:val="22"/>
        </w:rPr>
      </w:pPr>
    </w:p>
    <w:p w14:paraId="756E6CAA" w14:textId="77777777" w:rsidR="00A85D69" w:rsidRPr="002B5C0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2B5C0C">
        <w:rPr>
          <w:rFonts w:ascii="ＭＳ 明朝" w:hAnsi="ＭＳ 明朝" w:hint="eastAsia"/>
          <w:sz w:val="22"/>
          <w:szCs w:val="22"/>
        </w:rPr>
        <w:t>（添付書類）</w:t>
      </w:r>
    </w:p>
    <w:p w14:paraId="284BA9C0" w14:textId="77777777" w:rsidR="00D72E19" w:rsidRPr="002B5C0C" w:rsidRDefault="00353D18" w:rsidP="00D6624D">
      <w:pPr>
        <w:adjustRightInd w:val="0"/>
        <w:snapToGrid w:val="0"/>
        <w:ind w:leftChars="105" w:left="6802" w:hangingChars="2992" w:hanging="6582"/>
        <w:rPr>
          <w:rFonts w:ascii="ＭＳ 明朝" w:hAnsi="ＭＳ 明朝"/>
          <w:sz w:val="22"/>
          <w:szCs w:val="22"/>
        </w:rPr>
      </w:pPr>
      <w:r w:rsidRPr="002B5C0C">
        <w:rPr>
          <w:rFonts w:ascii="ＭＳ 明朝" w:hAnsi="ＭＳ 明朝" w:hint="eastAsia"/>
          <w:sz w:val="22"/>
          <w:szCs w:val="22"/>
        </w:rPr>
        <w:t>①</w:t>
      </w:r>
      <w:r w:rsidR="00A86F4E" w:rsidRPr="002B5C0C">
        <w:rPr>
          <w:rFonts w:ascii="ＭＳ 明朝" w:hAnsi="ＭＳ 明朝" w:hint="eastAsia"/>
          <w:sz w:val="22"/>
          <w:szCs w:val="22"/>
        </w:rPr>
        <w:t>.</w:t>
      </w:r>
      <w:r w:rsidR="00A85D69" w:rsidRPr="002B5C0C">
        <w:rPr>
          <w:rFonts w:ascii="ＭＳ 明朝" w:hAnsi="ＭＳ 明朝" w:hint="eastAsia"/>
          <w:sz w:val="22"/>
          <w:szCs w:val="22"/>
        </w:rPr>
        <w:t xml:space="preserve">訓練受講者就職状況報告書　</w:t>
      </w:r>
      <w:r w:rsidRPr="002B5C0C">
        <w:rPr>
          <w:rFonts w:ascii="ＭＳ 明朝" w:hAnsi="ＭＳ 明朝" w:hint="eastAsia"/>
          <w:sz w:val="22"/>
          <w:szCs w:val="22"/>
        </w:rPr>
        <w:t>②</w:t>
      </w:r>
      <w:r w:rsidR="00A86F4E" w:rsidRPr="002B5C0C">
        <w:rPr>
          <w:rFonts w:ascii="ＭＳ 明朝" w:hAnsi="ＭＳ 明朝" w:hint="eastAsia"/>
          <w:sz w:val="22"/>
          <w:szCs w:val="22"/>
        </w:rPr>
        <w:t>.</w:t>
      </w:r>
      <w:r w:rsidR="00A85D69" w:rsidRPr="002B5C0C">
        <w:rPr>
          <w:rFonts w:ascii="ＭＳ 明朝" w:hAnsi="ＭＳ 明朝" w:hint="eastAsia"/>
          <w:sz w:val="22"/>
          <w:szCs w:val="22"/>
        </w:rPr>
        <w:t>就職状況</w:t>
      </w:r>
      <w:r w:rsidR="00E95F38" w:rsidRPr="002B5C0C">
        <w:rPr>
          <w:rFonts w:ascii="ＭＳ 明朝" w:hAnsi="ＭＳ 明朝" w:hint="eastAsia"/>
          <w:sz w:val="22"/>
          <w:szCs w:val="22"/>
        </w:rPr>
        <w:t>等</w:t>
      </w:r>
      <w:r w:rsidR="00A85D69" w:rsidRPr="002B5C0C">
        <w:rPr>
          <w:rFonts w:ascii="ＭＳ 明朝" w:hAnsi="ＭＳ 明朝" w:hint="eastAsia"/>
          <w:sz w:val="22"/>
          <w:szCs w:val="22"/>
        </w:rPr>
        <w:t xml:space="preserve">報告書　</w:t>
      </w:r>
      <w:r w:rsidRPr="002B5C0C">
        <w:rPr>
          <w:rFonts w:ascii="ＭＳ 明朝" w:hAnsi="ＭＳ 明朝" w:hint="eastAsia"/>
          <w:sz w:val="22"/>
          <w:szCs w:val="22"/>
        </w:rPr>
        <w:t>③</w:t>
      </w:r>
      <w:r w:rsidR="00A86F4E" w:rsidRPr="002B5C0C">
        <w:rPr>
          <w:rFonts w:ascii="ＭＳ 明朝" w:hAnsi="ＭＳ 明朝" w:hint="eastAsia"/>
          <w:sz w:val="22"/>
          <w:szCs w:val="22"/>
        </w:rPr>
        <w:t>.</w:t>
      </w:r>
      <w:r w:rsidR="00D72E19" w:rsidRPr="002B5C0C">
        <w:rPr>
          <w:rFonts w:ascii="ＭＳ 明朝" w:hAnsi="ＭＳ 明朝" w:hint="eastAsia"/>
          <w:sz w:val="22"/>
          <w:szCs w:val="22"/>
        </w:rPr>
        <w:t>就職状況を証明する書類</w:t>
      </w:r>
    </w:p>
    <w:sectPr w:rsidR="00D72E19" w:rsidRPr="002B5C0C" w:rsidSect="003427CA">
      <w:pgSz w:w="11906" w:h="16838" w:code="9"/>
      <w:pgMar w:top="567" w:right="1134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040F0" w14:textId="77777777" w:rsidR="0011275A" w:rsidRDefault="0011275A" w:rsidP="004A067D">
      <w:r>
        <w:separator/>
      </w:r>
    </w:p>
  </w:endnote>
  <w:endnote w:type="continuationSeparator" w:id="0">
    <w:p w14:paraId="11293BD8" w14:textId="77777777" w:rsidR="0011275A" w:rsidRDefault="0011275A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A7B4B" w14:textId="77777777" w:rsidR="0011275A" w:rsidRDefault="0011275A" w:rsidP="004A067D">
      <w:r>
        <w:separator/>
      </w:r>
    </w:p>
  </w:footnote>
  <w:footnote w:type="continuationSeparator" w:id="0">
    <w:p w14:paraId="6D122F07" w14:textId="77777777" w:rsidR="0011275A" w:rsidRDefault="0011275A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8C6ED11A"/>
    <w:lvl w:ilvl="0" w:tplc="4E4C0EA0">
      <w:start w:val="1"/>
      <w:numFmt w:val="decimalEnclosedCircle"/>
      <w:lvlText w:val="%1"/>
      <w:lvlJc w:val="left"/>
      <w:pPr>
        <w:tabs>
          <w:tab w:val="num" w:pos="660"/>
        </w:tabs>
        <w:ind w:left="660" w:hanging="435"/>
      </w:pPr>
      <w:rPr>
        <w:rFonts w:ascii="ＭＳ 明朝" w:eastAsia="ＭＳ 明朝" w:hAnsi="ＭＳ 明朝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06283"/>
    <w:rsid w:val="00031823"/>
    <w:rsid w:val="000475E4"/>
    <w:rsid w:val="000658E6"/>
    <w:rsid w:val="000A5626"/>
    <w:rsid w:val="000D4411"/>
    <w:rsid w:val="0011275A"/>
    <w:rsid w:val="001166E6"/>
    <w:rsid w:val="001E0FA7"/>
    <w:rsid w:val="00221C61"/>
    <w:rsid w:val="002440FC"/>
    <w:rsid w:val="00264A1A"/>
    <w:rsid w:val="00281AB2"/>
    <w:rsid w:val="002B5C0C"/>
    <w:rsid w:val="003167EF"/>
    <w:rsid w:val="0033789D"/>
    <w:rsid w:val="003427CA"/>
    <w:rsid w:val="00353D18"/>
    <w:rsid w:val="00406AB1"/>
    <w:rsid w:val="00415FF3"/>
    <w:rsid w:val="00441506"/>
    <w:rsid w:val="004612C5"/>
    <w:rsid w:val="00472810"/>
    <w:rsid w:val="00477459"/>
    <w:rsid w:val="004A067D"/>
    <w:rsid w:val="004B321A"/>
    <w:rsid w:val="004D1364"/>
    <w:rsid w:val="004D798C"/>
    <w:rsid w:val="00531BFE"/>
    <w:rsid w:val="00551F1C"/>
    <w:rsid w:val="005874DB"/>
    <w:rsid w:val="005956BD"/>
    <w:rsid w:val="005B06BA"/>
    <w:rsid w:val="005D187A"/>
    <w:rsid w:val="005D5EE4"/>
    <w:rsid w:val="005E5552"/>
    <w:rsid w:val="006138CF"/>
    <w:rsid w:val="006437BB"/>
    <w:rsid w:val="00680766"/>
    <w:rsid w:val="00681055"/>
    <w:rsid w:val="00681197"/>
    <w:rsid w:val="00697E9D"/>
    <w:rsid w:val="006B259F"/>
    <w:rsid w:val="00716DB1"/>
    <w:rsid w:val="00747270"/>
    <w:rsid w:val="007725F9"/>
    <w:rsid w:val="00777224"/>
    <w:rsid w:val="0079160B"/>
    <w:rsid w:val="007C7C5C"/>
    <w:rsid w:val="007D3165"/>
    <w:rsid w:val="007F2B0E"/>
    <w:rsid w:val="008223DD"/>
    <w:rsid w:val="00873195"/>
    <w:rsid w:val="00892B31"/>
    <w:rsid w:val="008942A7"/>
    <w:rsid w:val="008E00B7"/>
    <w:rsid w:val="008F1557"/>
    <w:rsid w:val="009560CD"/>
    <w:rsid w:val="0097571A"/>
    <w:rsid w:val="009A1601"/>
    <w:rsid w:val="00A16215"/>
    <w:rsid w:val="00A6201F"/>
    <w:rsid w:val="00A855F8"/>
    <w:rsid w:val="00A85D69"/>
    <w:rsid w:val="00A86F4E"/>
    <w:rsid w:val="00A91774"/>
    <w:rsid w:val="00AC7337"/>
    <w:rsid w:val="00B107DD"/>
    <w:rsid w:val="00B21B54"/>
    <w:rsid w:val="00B84E68"/>
    <w:rsid w:val="00BB374A"/>
    <w:rsid w:val="00C0036E"/>
    <w:rsid w:val="00C40BA5"/>
    <w:rsid w:val="00C56FFB"/>
    <w:rsid w:val="00CA05F8"/>
    <w:rsid w:val="00CF11AF"/>
    <w:rsid w:val="00D22B79"/>
    <w:rsid w:val="00D651CD"/>
    <w:rsid w:val="00D6624D"/>
    <w:rsid w:val="00D71FD3"/>
    <w:rsid w:val="00D72E19"/>
    <w:rsid w:val="00DD1835"/>
    <w:rsid w:val="00DF0422"/>
    <w:rsid w:val="00E25597"/>
    <w:rsid w:val="00E45911"/>
    <w:rsid w:val="00E460FA"/>
    <w:rsid w:val="00E5755B"/>
    <w:rsid w:val="00E626CE"/>
    <w:rsid w:val="00E71095"/>
    <w:rsid w:val="00E7125F"/>
    <w:rsid w:val="00E73FE4"/>
    <w:rsid w:val="00E84C11"/>
    <w:rsid w:val="00E95F38"/>
    <w:rsid w:val="00EB732E"/>
    <w:rsid w:val="00ED0BB1"/>
    <w:rsid w:val="00EE0D52"/>
    <w:rsid w:val="00EE323C"/>
    <w:rsid w:val="00EF574C"/>
    <w:rsid w:val="00EF66A0"/>
    <w:rsid w:val="00F21307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8D4BC0"/>
  <w15:chartTrackingRefBased/>
  <w15:docId w15:val="{F115F384-1C03-403A-AD45-EFAFD527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rsid w:val="00E95F3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E95F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w</dc:creator>
  <cp:keywords/>
  <cp:lastModifiedBy>田中　千尋</cp:lastModifiedBy>
  <cp:revision>9</cp:revision>
  <cp:lastPrinted>2010-01-20T06:17:00Z</cp:lastPrinted>
  <dcterms:created xsi:type="dcterms:W3CDTF">2020-03-12T07:56:00Z</dcterms:created>
  <dcterms:modified xsi:type="dcterms:W3CDTF">2026-03-25T06:25:00Z</dcterms:modified>
</cp:coreProperties>
</file>